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9"/>
        <w:gridCol w:w="1068"/>
        <w:gridCol w:w="1637"/>
        <w:gridCol w:w="1559"/>
        <w:gridCol w:w="2268"/>
        <w:gridCol w:w="1701"/>
        <w:gridCol w:w="1559"/>
        <w:gridCol w:w="1134"/>
      </w:tblGrid>
      <w:tr w:rsidR="009C15D2">
        <w:tc>
          <w:tcPr>
            <w:tcW w:w="1089" w:type="dxa"/>
          </w:tcPr>
          <w:p w:rsidR="009C15D2" w:rsidRPr="009E0D58" w:rsidRDefault="009C15D2" w:rsidP="00525ECB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390D76">
              <w:rPr>
                <w:b/>
                <w:bCs/>
                <w:color w:val="FF0000"/>
                <w:sz w:val="16"/>
                <w:szCs w:val="16"/>
              </w:rPr>
              <w:t>JOI</w:t>
            </w:r>
          </w:p>
        </w:tc>
        <w:tc>
          <w:tcPr>
            <w:tcW w:w="1068" w:type="dxa"/>
          </w:tcPr>
          <w:p w:rsidR="009C15D2" w:rsidRDefault="009C15D2" w:rsidP="00525ECB">
            <w:r>
              <w:t>7-8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8-9</w:t>
            </w:r>
          </w:p>
        </w:tc>
        <w:tc>
          <w:tcPr>
            <w:tcW w:w="1559" w:type="dxa"/>
          </w:tcPr>
          <w:p w:rsidR="009C15D2" w:rsidRDefault="009C15D2" w:rsidP="00525ECB">
            <w:r>
              <w:t>9-10</w:t>
            </w:r>
          </w:p>
        </w:tc>
        <w:tc>
          <w:tcPr>
            <w:tcW w:w="2268" w:type="dxa"/>
          </w:tcPr>
          <w:p w:rsidR="009C15D2" w:rsidRDefault="009C15D2" w:rsidP="00525ECB">
            <w:r>
              <w:t>10-11</w:t>
            </w:r>
          </w:p>
        </w:tc>
        <w:tc>
          <w:tcPr>
            <w:tcW w:w="1701" w:type="dxa"/>
          </w:tcPr>
          <w:p w:rsidR="009C15D2" w:rsidRDefault="009C15D2" w:rsidP="00525ECB">
            <w:r>
              <w:t>11-12</w:t>
            </w:r>
          </w:p>
        </w:tc>
        <w:tc>
          <w:tcPr>
            <w:tcW w:w="1559" w:type="dxa"/>
          </w:tcPr>
          <w:p w:rsidR="009C15D2" w:rsidRDefault="009C15D2" w:rsidP="00525ECB">
            <w:r>
              <w:t>12-13</w:t>
            </w:r>
          </w:p>
        </w:tc>
        <w:tc>
          <w:tcPr>
            <w:tcW w:w="1134" w:type="dxa"/>
          </w:tcPr>
          <w:p w:rsidR="009C15D2" w:rsidRDefault="009C15D2" w:rsidP="00525ECB">
            <w:r>
              <w:t>13-14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A</w:t>
            </w:r>
          </w:p>
        </w:tc>
        <w:tc>
          <w:tcPr>
            <w:tcW w:w="1068" w:type="dxa"/>
          </w:tcPr>
          <w:p w:rsidR="009C15D2" w:rsidRDefault="009C15D2" w:rsidP="00525ECB">
            <w:r>
              <w:t>INFO</w:t>
            </w:r>
          </w:p>
          <w:p w:rsidR="009C15D2" w:rsidRDefault="009C15D2" w:rsidP="00525ECB">
            <w:r>
              <w:t>HRIS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INFO</w:t>
            </w:r>
          </w:p>
          <w:p w:rsidR="009C15D2" w:rsidRPr="00390D76" w:rsidRDefault="009C15D2" w:rsidP="00525ECB">
            <w:r w:rsidRPr="00390D76">
              <w:t>HRIS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BUSU</w:t>
            </w:r>
          </w:p>
        </w:tc>
        <w:tc>
          <w:tcPr>
            <w:tcW w:w="2268" w:type="dxa"/>
          </w:tcPr>
          <w:p w:rsidR="009C15D2" w:rsidRDefault="009C15D2" w:rsidP="00525ECB">
            <w:r>
              <w:t>FIZ</w:t>
            </w:r>
          </w:p>
          <w:p w:rsidR="009C15D2" w:rsidRDefault="009C15D2" w:rsidP="00525ECB">
            <w:r>
              <w:t>MAX.V</w:t>
            </w:r>
          </w:p>
        </w:tc>
        <w:tc>
          <w:tcPr>
            <w:tcW w:w="1701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DRANCA</w:t>
            </w:r>
          </w:p>
        </w:tc>
        <w:tc>
          <w:tcPr>
            <w:tcW w:w="1559" w:type="dxa"/>
          </w:tcPr>
          <w:p w:rsidR="009C15D2" w:rsidRDefault="009C15D2" w:rsidP="00525ECB">
            <w:r>
              <w:t>CH</w:t>
            </w:r>
          </w:p>
          <w:p w:rsidR="009C15D2" w:rsidRDefault="009C15D2" w:rsidP="00525ECB">
            <w:r>
              <w:t>TABU</w:t>
            </w:r>
          </w:p>
        </w:tc>
        <w:tc>
          <w:tcPr>
            <w:tcW w:w="1134" w:type="dxa"/>
          </w:tcPr>
          <w:p w:rsidR="009C15D2" w:rsidRDefault="009C15D2" w:rsidP="00525ECB">
            <w:r>
              <w:t>INFO</w:t>
            </w:r>
          </w:p>
          <w:p w:rsidR="009C15D2" w:rsidRDefault="009C15D2" w:rsidP="00525ECB">
            <w:r>
              <w:t>HRIS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B</w:t>
            </w:r>
          </w:p>
        </w:tc>
        <w:tc>
          <w:tcPr>
            <w:tcW w:w="1068" w:type="dxa"/>
          </w:tcPr>
          <w:p w:rsidR="009C15D2" w:rsidRDefault="009C15D2" w:rsidP="00525ECB">
            <w:r>
              <w:t>GEO</w:t>
            </w:r>
          </w:p>
          <w:p w:rsidR="009C15D2" w:rsidRDefault="009C15D2" w:rsidP="00525ECB">
            <w:r>
              <w:t>STRUG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ROM</w:t>
            </w:r>
          </w:p>
          <w:p w:rsidR="009C15D2" w:rsidRPr="00390D76" w:rsidRDefault="009C15D2" w:rsidP="00525ECB">
            <w:r w:rsidRPr="00390D76">
              <w:t>HAPE</w:t>
            </w:r>
          </w:p>
        </w:tc>
        <w:tc>
          <w:tcPr>
            <w:tcW w:w="1559" w:type="dxa"/>
          </w:tcPr>
          <w:p w:rsidR="009C15D2" w:rsidRDefault="009C15D2" w:rsidP="00525ECB">
            <w:r>
              <w:t>INFO</w:t>
            </w:r>
          </w:p>
          <w:p w:rsidR="009C15D2" w:rsidRDefault="009C15D2" w:rsidP="00525ECB">
            <w:r>
              <w:t>HRIS</w:t>
            </w:r>
          </w:p>
        </w:tc>
        <w:tc>
          <w:tcPr>
            <w:tcW w:w="2268" w:type="dxa"/>
          </w:tcPr>
          <w:p w:rsidR="009C15D2" w:rsidRDefault="009C15D2" w:rsidP="00525ECB">
            <w:r>
              <w:t>INFO</w:t>
            </w:r>
          </w:p>
          <w:p w:rsidR="009C15D2" w:rsidRDefault="009C15D2" w:rsidP="00525ECB">
            <w:r>
              <w:t>HRIS</w:t>
            </w:r>
          </w:p>
        </w:tc>
        <w:tc>
          <w:tcPr>
            <w:tcW w:w="1701" w:type="dxa"/>
          </w:tcPr>
          <w:p w:rsidR="009C15D2" w:rsidRDefault="009C15D2" w:rsidP="00070392">
            <w:r>
              <w:t>CH</w:t>
            </w:r>
          </w:p>
          <w:p w:rsidR="009C15D2" w:rsidRDefault="009C15D2" w:rsidP="00070392">
            <w:r>
              <w:t>TABU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ISAC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C</w:t>
            </w:r>
          </w:p>
        </w:tc>
        <w:tc>
          <w:tcPr>
            <w:tcW w:w="1068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MATI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E</w:t>
            </w:r>
          </w:p>
          <w:p w:rsidR="009C15D2" w:rsidRPr="00390D76" w:rsidRDefault="009C15D2" w:rsidP="00525ECB">
            <w:r w:rsidRPr="00390D76">
              <w:t>BANC</w:t>
            </w:r>
          </w:p>
        </w:tc>
        <w:tc>
          <w:tcPr>
            <w:tcW w:w="1559" w:type="dxa"/>
          </w:tcPr>
          <w:p w:rsidR="009C15D2" w:rsidRDefault="009C15D2" w:rsidP="00525ECB">
            <w:r>
              <w:t>GEO</w:t>
            </w:r>
          </w:p>
          <w:p w:rsidR="009C15D2" w:rsidRDefault="009C15D2" w:rsidP="00525ECB">
            <w:r>
              <w:t>STRUG</w:t>
            </w:r>
          </w:p>
        </w:tc>
        <w:tc>
          <w:tcPr>
            <w:tcW w:w="2268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LAZA</w:t>
            </w:r>
          </w:p>
        </w:tc>
        <w:tc>
          <w:tcPr>
            <w:tcW w:w="1701" w:type="dxa"/>
          </w:tcPr>
          <w:p w:rsidR="009C15D2" w:rsidRDefault="009C15D2" w:rsidP="00525ECB">
            <w:r>
              <w:t>EC</w:t>
            </w:r>
          </w:p>
          <w:p w:rsidR="009C15D2" w:rsidRDefault="009C15D2" w:rsidP="00525ECB">
            <w:r>
              <w:t>MAIER</w:t>
            </w:r>
          </w:p>
        </w:tc>
        <w:tc>
          <w:tcPr>
            <w:tcW w:w="1559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BUDA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D</w:t>
            </w:r>
          </w:p>
        </w:tc>
        <w:tc>
          <w:tcPr>
            <w:tcW w:w="1068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DOBRE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E</w:t>
            </w:r>
          </w:p>
          <w:p w:rsidR="009C15D2" w:rsidRPr="00390D76" w:rsidRDefault="009C15D2" w:rsidP="00525ECB">
            <w:r w:rsidRPr="00390D76">
              <w:t>NIC</w:t>
            </w:r>
          </w:p>
        </w:tc>
        <w:tc>
          <w:tcPr>
            <w:tcW w:w="1559" w:type="dxa"/>
          </w:tcPr>
          <w:p w:rsidR="009C15D2" w:rsidRDefault="009C15D2" w:rsidP="00525ECB">
            <w:r>
              <w:t>REL</w:t>
            </w:r>
          </w:p>
          <w:p w:rsidR="009C15D2" w:rsidRDefault="009C15D2" w:rsidP="00525ECB">
            <w:r>
              <w:t>HEREA</w:t>
            </w:r>
          </w:p>
        </w:tc>
        <w:tc>
          <w:tcPr>
            <w:tcW w:w="2268" w:type="dxa"/>
          </w:tcPr>
          <w:p w:rsidR="009C15D2" w:rsidRDefault="009C15D2" w:rsidP="00525ECB">
            <w:r>
              <w:t>TIC</w:t>
            </w:r>
          </w:p>
          <w:p w:rsidR="009C15D2" w:rsidRDefault="009C15D2" w:rsidP="00525ECB">
            <w:r>
              <w:t>TARN</w:t>
            </w:r>
          </w:p>
        </w:tc>
        <w:tc>
          <w:tcPr>
            <w:tcW w:w="1701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PUR</w:t>
            </w:r>
          </w:p>
        </w:tc>
        <w:tc>
          <w:tcPr>
            <w:tcW w:w="1559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LAZA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E</w:t>
            </w:r>
          </w:p>
        </w:tc>
        <w:tc>
          <w:tcPr>
            <w:tcW w:w="1068" w:type="dxa"/>
          </w:tcPr>
          <w:p w:rsidR="009C15D2" w:rsidRDefault="009C15D2" w:rsidP="00525ECB">
            <w:r>
              <w:t>M5</w:t>
            </w:r>
          </w:p>
          <w:p w:rsidR="009C15D2" w:rsidRDefault="009C15D2" w:rsidP="00525ECB">
            <w:r>
              <w:t>IORD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M3</w:t>
            </w:r>
          </w:p>
          <w:p w:rsidR="009C15D2" w:rsidRPr="00390D76" w:rsidRDefault="009C15D2" w:rsidP="00525ECB">
            <w:r w:rsidRPr="00390D76">
              <w:t>MATI</w:t>
            </w:r>
          </w:p>
        </w:tc>
        <w:tc>
          <w:tcPr>
            <w:tcW w:w="1559" w:type="dxa"/>
          </w:tcPr>
          <w:p w:rsidR="009C15D2" w:rsidRDefault="009C15D2" w:rsidP="00525ECB">
            <w:r>
              <w:t>E</w:t>
            </w:r>
          </w:p>
          <w:p w:rsidR="009C15D2" w:rsidRDefault="009C15D2" w:rsidP="00525ECB">
            <w:r>
              <w:t>BANC</w:t>
            </w:r>
          </w:p>
        </w:tc>
        <w:tc>
          <w:tcPr>
            <w:tcW w:w="2268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DOBRE</w:t>
            </w:r>
          </w:p>
        </w:tc>
        <w:tc>
          <w:tcPr>
            <w:tcW w:w="1701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LAZA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POPA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F</w:t>
            </w:r>
          </w:p>
        </w:tc>
        <w:tc>
          <w:tcPr>
            <w:tcW w:w="1068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LAZA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M2</w:t>
            </w:r>
          </w:p>
          <w:p w:rsidR="009C15D2" w:rsidRPr="00390D76" w:rsidRDefault="009C15D2" w:rsidP="00525ECB">
            <w:r w:rsidRPr="00390D76">
              <w:t>HAGIU</w:t>
            </w:r>
          </w:p>
        </w:tc>
        <w:tc>
          <w:tcPr>
            <w:tcW w:w="1559" w:type="dxa"/>
          </w:tcPr>
          <w:p w:rsidR="009C15D2" w:rsidRDefault="009C15D2" w:rsidP="00525ECB">
            <w:r>
              <w:t>M5</w:t>
            </w:r>
          </w:p>
          <w:p w:rsidR="009C15D2" w:rsidRDefault="009C15D2" w:rsidP="00525ECB">
            <w:r>
              <w:t>IORD</w:t>
            </w:r>
          </w:p>
        </w:tc>
        <w:tc>
          <w:tcPr>
            <w:tcW w:w="2268" w:type="dxa"/>
          </w:tcPr>
          <w:p w:rsidR="009C15D2" w:rsidRDefault="009C15D2" w:rsidP="00525ECB">
            <w:r>
              <w:t>E+G</w:t>
            </w:r>
          </w:p>
          <w:p w:rsidR="009C15D2" w:rsidRDefault="009C15D2" w:rsidP="00525ECB">
            <w:r>
              <w:t>ANT+AGU</w:t>
            </w:r>
          </w:p>
        </w:tc>
        <w:tc>
          <w:tcPr>
            <w:tcW w:w="1701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POPA</w:t>
            </w:r>
          </w:p>
        </w:tc>
        <w:tc>
          <w:tcPr>
            <w:tcW w:w="1559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APET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G</w:t>
            </w:r>
          </w:p>
        </w:tc>
        <w:tc>
          <w:tcPr>
            <w:tcW w:w="1068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ONOF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TIC</w:t>
            </w:r>
          </w:p>
          <w:p w:rsidR="009C15D2" w:rsidRPr="00390D76" w:rsidRDefault="009C15D2" w:rsidP="00525ECB">
            <w:r w:rsidRPr="00390D76">
              <w:t>TARN</w:t>
            </w:r>
          </w:p>
        </w:tc>
        <w:tc>
          <w:tcPr>
            <w:tcW w:w="1559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REIN</w:t>
            </w:r>
          </w:p>
        </w:tc>
        <w:tc>
          <w:tcPr>
            <w:tcW w:w="2268" w:type="dxa"/>
          </w:tcPr>
          <w:p w:rsidR="009C15D2" w:rsidRDefault="009C15D2" w:rsidP="00525ECB">
            <w:r>
              <w:t>M5</w:t>
            </w:r>
          </w:p>
          <w:p w:rsidR="009C15D2" w:rsidRDefault="009C15D2" w:rsidP="00525ECB">
            <w:r>
              <w:t>IORD</w:t>
            </w:r>
          </w:p>
        </w:tc>
        <w:tc>
          <w:tcPr>
            <w:tcW w:w="1701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ONOF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DRANCA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H</w:t>
            </w:r>
          </w:p>
        </w:tc>
        <w:tc>
          <w:tcPr>
            <w:tcW w:w="1068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CHIP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M3</w:t>
            </w:r>
          </w:p>
          <w:p w:rsidR="009C15D2" w:rsidRPr="00390D76" w:rsidRDefault="009C15D2" w:rsidP="00525ECB">
            <w:r w:rsidRPr="00390D76">
              <w:t>CHIP</w:t>
            </w:r>
          </w:p>
        </w:tc>
        <w:tc>
          <w:tcPr>
            <w:tcW w:w="1559" w:type="dxa"/>
          </w:tcPr>
          <w:p w:rsidR="009C15D2" w:rsidRDefault="009C15D2" w:rsidP="00525ECB">
            <w:r>
              <w:t>TIC</w:t>
            </w:r>
          </w:p>
          <w:p w:rsidR="009C15D2" w:rsidRDefault="009C15D2" w:rsidP="00525ECB">
            <w:r>
              <w:t>TARN</w:t>
            </w:r>
          </w:p>
        </w:tc>
        <w:tc>
          <w:tcPr>
            <w:tcW w:w="2268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HAPE</w:t>
            </w:r>
          </w:p>
        </w:tc>
        <w:tc>
          <w:tcPr>
            <w:tcW w:w="1701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ISAC</w:t>
            </w:r>
          </w:p>
        </w:tc>
        <w:tc>
          <w:tcPr>
            <w:tcW w:w="1559" w:type="dxa"/>
          </w:tcPr>
          <w:p w:rsidR="009C15D2" w:rsidRDefault="009C15D2" w:rsidP="00525ECB">
            <w:r>
              <w:t>E</w:t>
            </w:r>
          </w:p>
          <w:p w:rsidR="009C15D2" w:rsidRDefault="009C15D2" w:rsidP="00525ECB">
            <w:r>
              <w:t>ANT</w:t>
            </w:r>
          </w:p>
        </w:tc>
        <w:tc>
          <w:tcPr>
            <w:tcW w:w="1134" w:type="dxa"/>
          </w:tcPr>
          <w:p w:rsidR="009C15D2" w:rsidRDefault="009C15D2" w:rsidP="00525ECB">
            <w:r>
              <w:t>DIR</w:t>
            </w:r>
          </w:p>
          <w:p w:rsidR="009C15D2" w:rsidRDefault="009C15D2" w:rsidP="00525ECB">
            <w:r>
              <w:t>MAX. I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I</w:t>
            </w:r>
          </w:p>
        </w:tc>
        <w:tc>
          <w:tcPr>
            <w:tcW w:w="1068" w:type="dxa"/>
          </w:tcPr>
          <w:p w:rsidR="009C15D2" w:rsidRDefault="009C15D2" w:rsidP="00525ECB">
            <w:r>
              <w:t>REL</w:t>
            </w:r>
          </w:p>
          <w:p w:rsidR="009C15D2" w:rsidRDefault="009C15D2" w:rsidP="00525ECB">
            <w:r>
              <w:t>HEREA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IST</w:t>
            </w:r>
          </w:p>
          <w:p w:rsidR="009C15D2" w:rsidRPr="00390D76" w:rsidRDefault="009C15D2" w:rsidP="00525ECB">
            <w:r w:rsidRPr="00390D76">
              <w:t>DOBRE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HAPE</w:t>
            </w:r>
          </w:p>
        </w:tc>
        <w:tc>
          <w:tcPr>
            <w:tcW w:w="2268" w:type="dxa"/>
          </w:tcPr>
          <w:p w:rsidR="009C15D2" w:rsidRDefault="009C15D2" w:rsidP="00525ECB">
            <w:r>
              <w:t>E+G</w:t>
            </w:r>
          </w:p>
          <w:p w:rsidR="009C15D2" w:rsidRDefault="009C15D2" w:rsidP="00525ECB">
            <w:r>
              <w:t>OTT+AGU</w:t>
            </w:r>
          </w:p>
        </w:tc>
        <w:tc>
          <w:tcPr>
            <w:tcW w:w="1701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NEG</w:t>
            </w:r>
          </w:p>
        </w:tc>
        <w:tc>
          <w:tcPr>
            <w:tcW w:w="1559" w:type="dxa"/>
          </w:tcPr>
          <w:p w:rsidR="009C15D2" w:rsidRDefault="009C15D2" w:rsidP="00525ECB">
            <w:r>
              <w:t>EC</w:t>
            </w:r>
          </w:p>
          <w:p w:rsidR="009C15D2" w:rsidRDefault="009C15D2" w:rsidP="00525ECB">
            <w:r>
              <w:t>MAIER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J</w:t>
            </w:r>
          </w:p>
        </w:tc>
        <w:tc>
          <w:tcPr>
            <w:tcW w:w="1068" w:type="dxa"/>
          </w:tcPr>
          <w:p w:rsidR="009C15D2" w:rsidRDefault="009C15D2" w:rsidP="00525ECB">
            <w:r>
              <w:t>EC</w:t>
            </w:r>
          </w:p>
          <w:p w:rsidR="009C15D2" w:rsidRDefault="009C15D2" w:rsidP="004E225B">
            <w:r>
              <w:t>BOND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M5</w:t>
            </w:r>
          </w:p>
          <w:p w:rsidR="009C15D2" w:rsidRPr="00390D76" w:rsidRDefault="009C15D2" w:rsidP="00525ECB">
            <w:r w:rsidRPr="00390D76">
              <w:t>LAZA</w:t>
            </w:r>
          </w:p>
        </w:tc>
        <w:tc>
          <w:tcPr>
            <w:tcW w:w="1559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DOBRE</w:t>
            </w:r>
          </w:p>
        </w:tc>
        <w:tc>
          <w:tcPr>
            <w:tcW w:w="2268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SFIC</w:t>
            </w:r>
          </w:p>
        </w:tc>
        <w:tc>
          <w:tcPr>
            <w:tcW w:w="1701" w:type="dxa"/>
          </w:tcPr>
          <w:p w:rsidR="009C15D2" w:rsidRDefault="009C15D2" w:rsidP="00525ECB">
            <w:r>
              <w:t>TIC</w:t>
            </w:r>
          </w:p>
          <w:p w:rsidR="009C15D2" w:rsidRDefault="009C15D2" w:rsidP="00525ECB">
            <w:r>
              <w:t>TARN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BUSU</w:t>
            </w:r>
          </w:p>
        </w:tc>
        <w:tc>
          <w:tcPr>
            <w:tcW w:w="1134" w:type="dxa"/>
          </w:tcPr>
          <w:p w:rsidR="009C15D2" w:rsidRDefault="009C15D2" w:rsidP="00406450">
            <w:r>
              <w:t>M2</w:t>
            </w:r>
          </w:p>
          <w:p w:rsidR="009C15D2" w:rsidRDefault="009C15D2" w:rsidP="00406450">
            <w:r>
              <w:t>ONOF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K</w:t>
            </w:r>
          </w:p>
        </w:tc>
        <w:tc>
          <w:tcPr>
            <w:tcW w:w="1068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HAGIU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ED.FIZ</w:t>
            </w:r>
          </w:p>
          <w:p w:rsidR="009C15D2" w:rsidRPr="00390D76" w:rsidRDefault="009C15D2" w:rsidP="00525ECB">
            <w:r w:rsidRPr="00390D76">
              <w:t>HREBE</w:t>
            </w:r>
          </w:p>
        </w:tc>
        <w:tc>
          <w:tcPr>
            <w:tcW w:w="1559" w:type="dxa"/>
          </w:tcPr>
          <w:p w:rsidR="009C15D2" w:rsidRDefault="009C15D2" w:rsidP="00525ECB">
            <w:r>
              <w:t>EC</w:t>
            </w:r>
          </w:p>
          <w:p w:rsidR="009C15D2" w:rsidRDefault="009C15D2" w:rsidP="00525ECB">
            <w:r>
              <w:t>MAIER</w:t>
            </w:r>
          </w:p>
        </w:tc>
        <w:tc>
          <w:tcPr>
            <w:tcW w:w="2268" w:type="dxa"/>
          </w:tcPr>
          <w:p w:rsidR="009C15D2" w:rsidRDefault="009C15D2" w:rsidP="00525ECB">
            <w:r>
              <w:t>REL</w:t>
            </w:r>
          </w:p>
          <w:p w:rsidR="009C15D2" w:rsidRDefault="009C15D2" w:rsidP="00525ECB">
            <w:r>
              <w:t>HEREA</w:t>
            </w:r>
          </w:p>
        </w:tc>
        <w:tc>
          <w:tcPr>
            <w:tcW w:w="1701" w:type="dxa"/>
          </w:tcPr>
          <w:p w:rsidR="009C15D2" w:rsidRDefault="009C15D2" w:rsidP="00525ECB">
            <w:r>
              <w:t>GEO</w:t>
            </w:r>
          </w:p>
          <w:p w:rsidR="009C15D2" w:rsidRDefault="009C15D2" w:rsidP="00525ECB">
            <w:r>
              <w:t>PANT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VATA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L</w:t>
            </w:r>
          </w:p>
        </w:tc>
        <w:tc>
          <w:tcPr>
            <w:tcW w:w="1068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CRETU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M2</w:t>
            </w:r>
          </w:p>
          <w:p w:rsidR="009C15D2" w:rsidRPr="00390D76" w:rsidRDefault="009C15D2" w:rsidP="00525ECB">
            <w:r w:rsidRPr="00390D76">
              <w:t>ONOF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IENC</w:t>
            </w:r>
          </w:p>
        </w:tc>
        <w:tc>
          <w:tcPr>
            <w:tcW w:w="2268" w:type="dxa"/>
          </w:tcPr>
          <w:p w:rsidR="009C15D2" w:rsidRDefault="009C15D2" w:rsidP="00525ECB">
            <w:r>
              <w:t>E+G</w:t>
            </w:r>
          </w:p>
          <w:p w:rsidR="009C15D2" w:rsidRDefault="009C15D2" w:rsidP="00525ECB">
            <w:r>
              <w:t>ANT+AGU</w:t>
            </w:r>
          </w:p>
        </w:tc>
        <w:tc>
          <w:tcPr>
            <w:tcW w:w="1701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CRETU</w:t>
            </w:r>
          </w:p>
        </w:tc>
        <w:tc>
          <w:tcPr>
            <w:tcW w:w="1559" w:type="dxa"/>
          </w:tcPr>
          <w:p w:rsidR="009C15D2" w:rsidRDefault="009C15D2" w:rsidP="00070392">
            <w:r>
              <w:t>EC</w:t>
            </w:r>
          </w:p>
          <w:p w:rsidR="009C15D2" w:rsidRDefault="009C15D2" w:rsidP="00070392">
            <w:r>
              <w:t>OLARU</w:t>
            </w:r>
          </w:p>
        </w:tc>
        <w:tc>
          <w:tcPr>
            <w:tcW w:w="1134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APET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 M</w:t>
            </w:r>
          </w:p>
        </w:tc>
        <w:tc>
          <w:tcPr>
            <w:tcW w:w="1068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IENC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M1</w:t>
            </w:r>
          </w:p>
          <w:p w:rsidR="009C15D2" w:rsidRPr="00390D76" w:rsidRDefault="009C15D2" w:rsidP="00525ECB">
            <w:r w:rsidRPr="00390D76">
              <w:t>SIC</w:t>
            </w:r>
          </w:p>
        </w:tc>
        <w:tc>
          <w:tcPr>
            <w:tcW w:w="1559" w:type="dxa"/>
          </w:tcPr>
          <w:p w:rsidR="009C15D2" w:rsidRDefault="009C15D2" w:rsidP="00525ECB">
            <w:r>
              <w:t>M4</w:t>
            </w:r>
          </w:p>
          <w:p w:rsidR="009C15D2" w:rsidRDefault="009C15D2" w:rsidP="00525ECB">
            <w:r>
              <w:t>SIC</w:t>
            </w:r>
          </w:p>
        </w:tc>
        <w:tc>
          <w:tcPr>
            <w:tcW w:w="2268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ONOF</w:t>
            </w:r>
          </w:p>
        </w:tc>
        <w:tc>
          <w:tcPr>
            <w:tcW w:w="1701" w:type="dxa"/>
          </w:tcPr>
          <w:p w:rsidR="009C15D2" w:rsidRDefault="009C15D2" w:rsidP="00070392">
            <w:r>
              <w:t>EC</w:t>
            </w:r>
          </w:p>
          <w:p w:rsidR="009C15D2" w:rsidRDefault="009C15D2" w:rsidP="00070392">
            <w:r>
              <w:t>OLARU</w:t>
            </w:r>
          </w:p>
        </w:tc>
        <w:tc>
          <w:tcPr>
            <w:tcW w:w="1559" w:type="dxa"/>
          </w:tcPr>
          <w:p w:rsidR="009C15D2" w:rsidRDefault="009C15D2" w:rsidP="00070392">
            <w:r>
              <w:t>MAT</w:t>
            </w:r>
          </w:p>
          <w:p w:rsidR="009C15D2" w:rsidRDefault="009C15D2" w:rsidP="00070392">
            <w:r>
              <w:t>PRUT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A</w:t>
            </w:r>
          </w:p>
        </w:tc>
        <w:tc>
          <w:tcPr>
            <w:tcW w:w="1068" w:type="dxa"/>
          </w:tcPr>
          <w:p w:rsidR="009C15D2" w:rsidRDefault="009C15D2" w:rsidP="00525ECB"/>
        </w:tc>
        <w:tc>
          <w:tcPr>
            <w:tcW w:w="1637" w:type="dxa"/>
          </w:tcPr>
          <w:p w:rsidR="009C15D2" w:rsidRPr="00390D76" w:rsidRDefault="009C15D2" w:rsidP="00525ECB">
            <w:r w:rsidRPr="00390D76">
              <w:t>FIZ</w:t>
            </w:r>
          </w:p>
          <w:p w:rsidR="009C15D2" w:rsidRPr="00390D76" w:rsidRDefault="009C15D2" w:rsidP="00525ECB">
            <w:r w:rsidRPr="00390D76">
              <w:t>MAX.V</w:t>
            </w:r>
          </w:p>
        </w:tc>
        <w:tc>
          <w:tcPr>
            <w:tcW w:w="1559" w:type="dxa"/>
          </w:tcPr>
          <w:p w:rsidR="009C15D2" w:rsidRDefault="009C15D2" w:rsidP="00525ECB">
            <w:r>
              <w:t>FIZ</w:t>
            </w:r>
          </w:p>
          <w:p w:rsidR="009C15D2" w:rsidRDefault="009C15D2" w:rsidP="00525ECB">
            <w:r>
              <w:t>MAX.V</w:t>
            </w:r>
          </w:p>
        </w:tc>
        <w:tc>
          <w:tcPr>
            <w:tcW w:w="2268" w:type="dxa"/>
          </w:tcPr>
          <w:p w:rsidR="009C15D2" w:rsidRDefault="009C15D2" w:rsidP="00525ECB">
            <w:r>
              <w:t>CH</w:t>
            </w:r>
          </w:p>
          <w:p w:rsidR="009C15D2" w:rsidRDefault="009C15D2" w:rsidP="00525ECB">
            <w:r>
              <w:t>TABU</w:t>
            </w:r>
          </w:p>
        </w:tc>
        <w:tc>
          <w:tcPr>
            <w:tcW w:w="1701" w:type="dxa"/>
          </w:tcPr>
          <w:p w:rsidR="009C15D2" w:rsidRDefault="009C15D2" w:rsidP="00525ECB">
            <w:r>
              <w:t>INFO</w:t>
            </w:r>
          </w:p>
          <w:p w:rsidR="009C15D2" w:rsidRDefault="009C15D2" w:rsidP="00525ECB">
            <w:r>
              <w:t>HRIS</w:t>
            </w:r>
          </w:p>
        </w:tc>
        <w:tc>
          <w:tcPr>
            <w:tcW w:w="1559" w:type="dxa"/>
          </w:tcPr>
          <w:p w:rsidR="009C15D2" w:rsidRDefault="009C15D2" w:rsidP="00070392">
            <w:r>
              <w:t>INFO</w:t>
            </w:r>
          </w:p>
          <w:p w:rsidR="009C15D2" w:rsidRDefault="009C15D2" w:rsidP="00070392">
            <w:r>
              <w:t>HRIS</w:t>
            </w:r>
          </w:p>
        </w:tc>
        <w:tc>
          <w:tcPr>
            <w:tcW w:w="1134" w:type="dxa"/>
          </w:tcPr>
          <w:p w:rsidR="009C15D2" w:rsidRDefault="009C15D2" w:rsidP="009E0D58">
            <w:r>
              <w:t>E</w:t>
            </w:r>
          </w:p>
          <w:p w:rsidR="009C15D2" w:rsidRDefault="009C15D2" w:rsidP="009E0D58">
            <w:r>
              <w:t>BANC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B</w:t>
            </w:r>
          </w:p>
        </w:tc>
        <w:tc>
          <w:tcPr>
            <w:tcW w:w="1068" w:type="dxa"/>
          </w:tcPr>
          <w:p w:rsidR="009C15D2" w:rsidRDefault="009C15D2" w:rsidP="00525ECB"/>
        </w:tc>
        <w:tc>
          <w:tcPr>
            <w:tcW w:w="1637" w:type="dxa"/>
          </w:tcPr>
          <w:p w:rsidR="009C15D2" w:rsidRPr="00390D76" w:rsidRDefault="009C15D2" w:rsidP="00525ECB">
            <w:r w:rsidRPr="00390D76">
              <w:t>ED.FIZ</w:t>
            </w:r>
          </w:p>
          <w:p w:rsidR="009C15D2" w:rsidRPr="00390D76" w:rsidRDefault="009C15D2" w:rsidP="00525ECB">
            <w:r w:rsidRPr="00390D76">
              <w:t>PUR</w:t>
            </w:r>
          </w:p>
        </w:tc>
        <w:tc>
          <w:tcPr>
            <w:tcW w:w="1559" w:type="dxa"/>
          </w:tcPr>
          <w:p w:rsidR="009C15D2" w:rsidRDefault="009C15D2" w:rsidP="00525ECB">
            <w:r>
              <w:t>E</w:t>
            </w:r>
          </w:p>
          <w:p w:rsidR="009C15D2" w:rsidRDefault="009C15D2" w:rsidP="00525ECB">
            <w:r>
              <w:t>NIC</w:t>
            </w:r>
          </w:p>
        </w:tc>
        <w:tc>
          <w:tcPr>
            <w:tcW w:w="2268" w:type="dxa"/>
          </w:tcPr>
          <w:p w:rsidR="009C15D2" w:rsidRDefault="009C15D2" w:rsidP="00525ECB">
            <w:r>
              <w:t>ECA</w:t>
            </w:r>
          </w:p>
          <w:p w:rsidR="009C15D2" w:rsidRDefault="009C15D2" w:rsidP="00525ECB">
            <w:r>
              <w:t>MAIER</w:t>
            </w:r>
          </w:p>
        </w:tc>
        <w:tc>
          <w:tcPr>
            <w:tcW w:w="1701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BUDA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STAN</w:t>
            </w:r>
          </w:p>
        </w:tc>
        <w:tc>
          <w:tcPr>
            <w:tcW w:w="1134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MATI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C</w:t>
            </w:r>
          </w:p>
        </w:tc>
        <w:tc>
          <w:tcPr>
            <w:tcW w:w="1068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HREBE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ECA</w:t>
            </w:r>
          </w:p>
          <w:p w:rsidR="009C15D2" w:rsidRPr="00390D76" w:rsidRDefault="009C15D2" w:rsidP="00525ECB">
            <w:r w:rsidRPr="00390D76">
              <w:t>MAIER</w:t>
            </w:r>
          </w:p>
        </w:tc>
        <w:tc>
          <w:tcPr>
            <w:tcW w:w="1559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SFIC</w:t>
            </w:r>
          </w:p>
        </w:tc>
        <w:tc>
          <w:tcPr>
            <w:tcW w:w="2268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BUDA</w:t>
            </w:r>
          </w:p>
        </w:tc>
        <w:tc>
          <w:tcPr>
            <w:tcW w:w="1701" w:type="dxa"/>
          </w:tcPr>
          <w:p w:rsidR="009C15D2" w:rsidRDefault="009C15D2" w:rsidP="00525ECB">
            <w:r>
              <w:t>REL</w:t>
            </w:r>
          </w:p>
          <w:p w:rsidR="009C15D2" w:rsidRDefault="009C15D2" w:rsidP="00525ECB">
            <w:r>
              <w:t>HEREA</w:t>
            </w:r>
          </w:p>
        </w:tc>
        <w:tc>
          <w:tcPr>
            <w:tcW w:w="1559" w:type="dxa"/>
          </w:tcPr>
          <w:p w:rsidR="009C15D2" w:rsidRDefault="009C15D2" w:rsidP="00525ECB">
            <w:r>
              <w:t>GEO</w:t>
            </w:r>
          </w:p>
          <w:p w:rsidR="009C15D2" w:rsidRDefault="009C15D2" w:rsidP="00525ECB">
            <w:r>
              <w:t>PANT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D</w:t>
            </w:r>
          </w:p>
        </w:tc>
        <w:tc>
          <w:tcPr>
            <w:tcW w:w="1068" w:type="dxa"/>
          </w:tcPr>
          <w:p w:rsidR="009C15D2" w:rsidRDefault="009C15D2" w:rsidP="00525ECB">
            <w:r>
              <w:t>ECA</w:t>
            </w:r>
          </w:p>
          <w:p w:rsidR="009C15D2" w:rsidRDefault="009C15D2" w:rsidP="00525ECB">
            <w:r>
              <w:t>MAIER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IST</w:t>
            </w:r>
          </w:p>
          <w:p w:rsidR="009C15D2" w:rsidRPr="00390D76" w:rsidRDefault="009C15D2" w:rsidP="00525ECB">
            <w:r w:rsidRPr="00390D76">
              <w:t>BUDA</w:t>
            </w:r>
          </w:p>
        </w:tc>
        <w:tc>
          <w:tcPr>
            <w:tcW w:w="1559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HREBE</w:t>
            </w:r>
          </w:p>
        </w:tc>
        <w:tc>
          <w:tcPr>
            <w:tcW w:w="2268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DRANCA</w:t>
            </w:r>
          </w:p>
        </w:tc>
        <w:tc>
          <w:tcPr>
            <w:tcW w:w="1701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BUSU</w:t>
            </w:r>
          </w:p>
        </w:tc>
        <w:tc>
          <w:tcPr>
            <w:tcW w:w="1559" w:type="dxa"/>
          </w:tcPr>
          <w:p w:rsidR="009C15D2" w:rsidRDefault="009C15D2" w:rsidP="00525ECB">
            <w:r>
              <w:t>TIC</w:t>
            </w:r>
          </w:p>
          <w:p w:rsidR="009C15D2" w:rsidRDefault="009C15D2" w:rsidP="00525ECB">
            <w:r>
              <w:t>TARN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E</w:t>
            </w:r>
          </w:p>
        </w:tc>
        <w:tc>
          <w:tcPr>
            <w:tcW w:w="1068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BUDA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GEO</w:t>
            </w:r>
          </w:p>
          <w:p w:rsidR="009C15D2" w:rsidRPr="00390D76" w:rsidRDefault="009C15D2" w:rsidP="00525ECB">
            <w:r w:rsidRPr="00390D76">
              <w:t>STRUG</w:t>
            </w:r>
          </w:p>
        </w:tc>
        <w:tc>
          <w:tcPr>
            <w:tcW w:w="1559" w:type="dxa"/>
          </w:tcPr>
          <w:p w:rsidR="009C15D2" w:rsidRDefault="009C15D2" w:rsidP="00525ECB">
            <w:r>
              <w:t>M5</w:t>
            </w:r>
          </w:p>
          <w:p w:rsidR="009C15D2" w:rsidRDefault="009C15D2" w:rsidP="00525ECB">
            <w:r>
              <w:t>LAZA</w:t>
            </w:r>
          </w:p>
        </w:tc>
        <w:tc>
          <w:tcPr>
            <w:tcW w:w="2268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BUSU</w:t>
            </w:r>
          </w:p>
        </w:tc>
        <w:tc>
          <w:tcPr>
            <w:tcW w:w="1701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STAN</w:t>
            </w:r>
          </w:p>
        </w:tc>
        <w:tc>
          <w:tcPr>
            <w:tcW w:w="1559" w:type="dxa"/>
          </w:tcPr>
          <w:p w:rsidR="009C15D2" w:rsidRDefault="009C15D2" w:rsidP="00014F8C">
            <w:r>
              <w:t>E</w:t>
            </w:r>
          </w:p>
          <w:p w:rsidR="009C15D2" w:rsidRDefault="009C15D2" w:rsidP="00014F8C">
            <w:r>
              <w:t>BANC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F</w:t>
            </w:r>
          </w:p>
        </w:tc>
        <w:tc>
          <w:tcPr>
            <w:tcW w:w="1068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SFIC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M9</w:t>
            </w:r>
          </w:p>
          <w:p w:rsidR="009C15D2" w:rsidRPr="00390D76" w:rsidRDefault="009C15D2" w:rsidP="00525ECB">
            <w:r w:rsidRPr="00390D76">
              <w:t>SFIC</w:t>
            </w:r>
          </w:p>
        </w:tc>
        <w:tc>
          <w:tcPr>
            <w:tcW w:w="1559" w:type="dxa"/>
          </w:tcPr>
          <w:p w:rsidR="009C15D2" w:rsidRDefault="009C15D2" w:rsidP="00525ECB">
            <w:r>
              <w:t>IST</w:t>
            </w:r>
          </w:p>
          <w:p w:rsidR="009C15D2" w:rsidRDefault="009C15D2" w:rsidP="00525ECB">
            <w:r>
              <w:t>BUDA</w:t>
            </w:r>
          </w:p>
        </w:tc>
        <w:tc>
          <w:tcPr>
            <w:tcW w:w="2268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ISAC</w:t>
            </w:r>
          </w:p>
        </w:tc>
        <w:tc>
          <w:tcPr>
            <w:tcW w:w="1701" w:type="dxa"/>
          </w:tcPr>
          <w:p w:rsidR="009C15D2" w:rsidRDefault="009C15D2" w:rsidP="00525ECB">
            <w:r>
              <w:t>E</w:t>
            </w:r>
          </w:p>
          <w:p w:rsidR="009C15D2" w:rsidRDefault="009C15D2" w:rsidP="00525ECB">
            <w:r>
              <w:t>BANC</w:t>
            </w:r>
          </w:p>
        </w:tc>
        <w:tc>
          <w:tcPr>
            <w:tcW w:w="1559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POPA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G</w:t>
            </w:r>
          </w:p>
        </w:tc>
        <w:tc>
          <w:tcPr>
            <w:tcW w:w="1068" w:type="dxa"/>
          </w:tcPr>
          <w:p w:rsidR="009C15D2" w:rsidRDefault="009C15D2" w:rsidP="00525ECB">
            <w:r>
              <w:t>DIR</w:t>
            </w:r>
          </w:p>
          <w:p w:rsidR="009C15D2" w:rsidRDefault="009C15D2" w:rsidP="00525ECB">
            <w:r>
              <w:t>PUR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ROM</w:t>
            </w:r>
          </w:p>
          <w:p w:rsidR="009C15D2" w:rsidRPr="00390D76" w:rsidRDefault="009C15D2" w:rsidP="00525ECB">
            <w:r w:rsidRPr="00390D76">
              <w:t>IENC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ISAC</w:t>
            </w:r>
          </w:p>
        </w:tc>
        <w:tc>
          <w:tcPr>
            <w:tcW w:w="2268" w:type="dxa"/>
          </w:tcPr>
          <w:p w:rsidR="009C15D2" w:rsidRDefault="009C15D2" w:rsidP="00525ECB">
            <w:r>
              <w:t>E</w:t>
            </w:r>
          </w:p>
          <w:p w:rsidR="009C15D2" w:rsidRDefault="009C15D2" w:rsidP="00525ECB">
            <w:r>
              <w:t>NIC</w:t>
            </w:r>
          </w:p>
        </w:tc>
        <w:tc>
          <w:tcPr>
            <w:tcW w:w="1701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MATI</w:t>
            </w:r>
          </w:p>
        </w:tc>
        <w:tc>
          <w:tcPr>
            <w:tcW w:w="1559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PANA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H</w:t>
            </w:r>
          </w:p>
        </w:tc>
        <w:tc>
          <w:tcPr>
            <w:tcW w:w="1068" w:type="dxa"/>
          </w:tcPr>
          <w:p w:rsidR="009C15D2" w:rsidRDefault="009C15D2" w:rsidP="00525ECB">
            <w:r>
              <w:t>ECA</w:t>
            </w:r>
          </w:p>
          <w:p w:rsidR="009C15D2" w:rsidRDefault="009C15D2" w:rsidP="00525ECB">
            <w:r>
              <w:t>ONIU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REL</w:t>
            </w:r>
          </w:p>
          <w:p w:rsidR="009C15D2" w:rsidRPr="00390D76" w:rsidRDefault="009C15D2" w:rsidP="00525ECB">
            <w:r w:rsidRPr="00390D76">
              <w:t>HEREA</w:t>
            </w:r>
          </w:p>
        </w:tc>
        <w:tc>
          <w:tcPr>
            <w:tcW w:w="1559" w:type="dxa"/>
          </w:tcPr>
          <w:p w:rsidR="009C15D2" w:rsidRDefault="009C15D2" w:rsidP="009E0D58">
            <w:r>
              <w:t>M1</w:t>
            </w:r>
          </w:p>
          <w:p w:rsidR="009C15D2" w:rsidRDefault="009C15D2" w:rsidP="009E0D58">
            <w:r>
              <w:t>MATI</w:t>
            </w:r>
          </w:p>
        </w:tc>
        <w:tc>
          <w:tcPr>
            <w:tcW w:w="2268" w:type="dxa"/>
          </w:tcPr>
          <w:p w:rsidR="009C15D2" w:rsidRDefault="009C15D2" w:rsidP="009E0D58">
            <w:r>
              <w:t>M3</w:t>
            </w:r>
          </w:p>
          <w:p w:rsidR="009C15D2" w:rsidRDefault="009C15D2" w:rsidP="009E0D58">
            <w:r>
              <w:t>HAGIU</w:t>
            </w:r>
          </w:p>
        </w:tc>
        <w:tc>
          <w:tcPr>
            <w:tcW w:w="1701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HAPE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NEG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I</w:t>
            </w:r>
          </w:p>
        </w:tc>
        <w:tc>
          <w:tcPr>
            <w:tcW w:w="1068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IOACHI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M4</w:t>
            </w:r>
          </w:p>
          <w:p w:rsidR="009C15D2" w:rsidRPr="00390D76" w:rsidRDefault="009C15D2" w:rsidP="00525ECB">
            <w:r w:rsidRPr="00390D76">
              <w:t>IORD</w:t>
            </w:r>
          </w:p>
        </w:tc>
        <w:tc>
          <w:tcPr>
            <w:tcW w:w="1559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IOACHI</w:t>
            </w:r>
          </w:p>
        </w:tc>
        <w:tc>
          <w:tcPr>
            <w:tcW w:w="2268" w:type="dxa"/>
          </w:tcPr>
          <w:p w:rsidR="009C15D2" w:rsidRDefault="009C15D2" w:rsidP="00525ECB">
            <w:r>
              <w:t>GEO</w:t>
            </w:r>
          </w:p>
          <w:p w:rsidR="009C15D2" w:rsidRDefault="009C15D2" w:rsidP="00525ECB">
            <w:r>
              <w:t>STRUG</w:t>
            </w:r>
          </w:p>
        </w:tc>
        <w:tc>
          <w:tcPr>
            <w:tcW w:w="1701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SFIC</w:t>
            </w:r>
          </w:p>
        </w:tc>
        <w:tc>
          <w:tcPr>
            <w:tcW w:w="1559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PUR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A R.P</w:t>
            </w:r>
          </w:p>
        </w:tc>
        <w:tc>
          <w:tcPr>
            <w:tcW w:w="1068" w:type="dxa"/>
          </w:tcPr>
          <w:p w:rsidR="009C15D2" w:rsidRDefault="009C15D2" w:rsidP="00525ECB"/>
        </w:tc>
        <w:tc>
          <w:tcPr>
            <w:tcW w:w="1637" w:type="dxa"/>
          </w:tcPr>
          <w:p w:rsidR="009C15D2" w:rsidRPr="00390D76" w:rsidRDefault="009C15D2" w:rsidP="00525ECB">
            <w:r w:rsidRPr="00390D76">
              <w:t>M4</w:t>
            </w:r>
          </w:p>
          <w:p w:rsidR="009C15D2" w:rsidRPr="00390D76" w:rsidRDefault="009C15D2" w:rsidP="00525ECB">
            <w:r w:rsidRPr="00390D76">
              <w:t>IRI</w:t>
            </w:r>
          </w:p>
        </w:tc>
        <w:tc>
          <w:tcPr>
            <w:tcW w:w="1559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CRETU</w:t>
            </w:r>
          </w:p>
        </w:tc>
        <w:tc>
          <w:tcPr>
            <w:tcW w:w="2268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VATA</w:t>
            </w:r>
          </w:p>
        </w:tc>
        <w:tc>
          <w:tcPr>
            <w:tcW w:w="1701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PANA</w:t>
            </w:r>
          </w:p>
        </w:tc>
        <w:tc>
          <w:tcPr>
            <w:tcW w:w="1559" w:type="dxa"/>
          </w:tcPr>
          <w:p w:rsidR="009C15D2" w:rsidRDefault="009C15D2" w:rsidP="00525ECB">
            <w:r>
              <w:t>M8</w:t>
            </w:r>
          </w:p>
          <w:p w:rsidR="009C15D2" w:rsidRDefault="009C15D2" w:rsidP="00525ECB">
            <w:r>
              <w:t>CRETU</w:t>
            </w:r>
          </w:p>
        </w:tc>
        <w:tc>
          <w:tcPr>
            <w:tcW w:w="1134" w:type="dxa"/>
          </w:tcPr>
          <w:p w:rsidR="009C15D2" w:rsidRDefault="009C15D2" w:rsidP="00525ECB">
            <w:r>
              <w:t>ROM</w:t>
            </w:r>
          </w:p>
          <w:p w:rsidR="009C15D2" w:rsidRDefault="009C15D2" w:rsidP="00525ECB">
            <w:r>
              <w:t>POPA</w:t>
            </w:r>
          </w:p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 B</w:t>
            </w:r>
          </w:p>
          <w:p w:rsidR="009C15D2" w:rsidRDefault="009C15D2" w:rsidP="00525ECB">
            <w:r>
              <w:t>R.P</w:t>
            </w:r>
          </w:p>
        </w:tc>
        <w:tc>
          <w:tcPr>
            <w:tcW w:w="1068" w:type="dxa"/>
          </w:tcPr>
          <w:p w:rsidR="009C15D2" w:rsidRDefault="009C15D2" w:rsidP="00525ECB">
            <w:r>
              <w:t>M4</w:t>
            </w:r>
          </w:p>
          <w:p w:rsidR="009C15D2" w:rsidRDefault="009C15D2" w:rsidP="00525ECB">
            <w:r>
              <w:t>ATOD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M4</w:t>
            </w:r>
          </w:p>
          <w:p w:rsidR="009C15D2" w:rsidRPr="00390D76" w:rsidRDefault="009C15D2" w:rsidP="00525ECB">
            <w:r w:rsidRPr="00390D76">
              <w:t>ATOD</w:t>
            </w:r>
          </w:p>
        </w:tc>
        <w:tc>
          <w:tcPr>
            <w:tcW w:w="1559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IRI</w:t>
            </w:r>
          </w:p>
        </w:tc>
        <w:tc>
          <w:tcPr>
            <w:tcW w:w="2268" w:type="dxa"/>
          </w:tcPr>
          <w:p w:rsidR="009C15D2" w:rsidRDefault="009C15D2" w:rsidP="00525ECB">
            <w:r>
              <w:t>EC</w:t>
            </w:r>
          </w:p>
          <w:p w:rsidR="009C15D2" w:rsidRDefault="009C15D2" w:rsidP="00525ECB">
            <w:r>
              <w:t>ONIU</w:t>
            </w:r>
          </w:p>
        </w:tc>
        <w:tc>
          <w:tcPr>
            <w:tcW w:w="1701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VATA</w:t>
            </w:r>
          </w:p>
        </w:tc>
        <w:tc>
          <w:tcPr>
            <w:tcW w:w="1559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DIMI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XIII A R.P</w:t>
            </w:r>
          </w:p>
        </w:tc>
        <w:tc>
          <w:tcPr>
            <w:tcW w:w="1068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IRI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ECA</w:t>
            </w:r>
          </w:p>
          <w:p w:rsidR="009C15D2" w:rsidRPr="00390D76" w:rsidRDefault="009C15D2" w:rsidP="00525ECB">
            <w:r w:rsidRPr="00390D76">
              <w:t>ONIU</w:t>
            </w:r>
          </w:p>
        </w:tc>
        <w:tc>
          <w:tcPr>
            <w:tcW w:w="1559" w:type="dxa"/>
          </w:tcPr>
          <w:p w:rsidR="009C15D2" w:rsidRDefault="009C15D2" w:rsidP="00525ECB">
            <w:r>
              <w:t>M4</w:t>
            </w:r>
          </w:p>
          <w:p w:rsidR="009C15D2" w:rsidRDefault="009C15D2" w:rsidP="00525ECB">
            <w:r>
              <w:t>ONOF</w:t>
            </w:r>
          </w:p>
        </w:tc>
        <w:tc>
          <w:tcPr>
            <w:tcW w:w="2268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PUR</w:t>
            </w:r>
          </w:p>
        </w:tc>
        <w:tc>
          <w:tcPr>
            <w:tcW w:w="1701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PRUT</w:t>
            </w:r>
          </w:p>
        </w:tc>
        <w:tc>
          <w:tcPr>
            <w:tcW w:w="1559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CHIP</w:t>
            </w:r>
          </w:p>
        </w:tc>
        <w:tc>
          <w:tcPr>
            <w:tcW w:w="1134" w:type="dxa"/>
          </w:tcPr>
          <w:p w:rsidR="009C15D2" w:rsidRDefault="009C15D2" w:rsidP="00525ECB"/>
        </w:tc>
      </w:tr>
      <w:tr w:rsidR="009C15D2">
        <w:tc>
          <w:tcPr>
            <w:tcW w:w="1089" w:type="dxa"/>
          </w:tcPr>
          <w:p w:rsidR="009C15D2" w:rsidRDefault="009C15D2" w:rsidP="00525ECB">
            <w:r>
              <w:t>XIII B R.P</w:t>
            </w:r>
          </w:p>
        </w:tc>
        <w:tc>
          <w:tcPr>
            <w:tcW w:w="1068" w:type="dxa"/>
          </w:tcPr>
          <w:p w:rsidR="009C15D2" w:rsidRDefault="009C15D2" w:rsidP="00525ECB">
            <w:r>
              <w:t>M4</w:t>
            </w:r>
          </w:p>
          <w:p w:rsidR="009C15D2" w:rsidRDefault="009C15D2" w:rsidP="00525ECB">
            <w:r>
              <w:t>SIC</w:t>
            </w:r>
          </w:p>
        </w:tc>
        <w:tc>
          <w:tcPr>
            <w:tcW w:w="1637" w:type="dxa"/>
          </w:tcPr>
          <w:p w:rsidR="009C15D2" w:rsidRPr="00390D76" w:rsidRDefault="009C15D2" w:rsidP="00525ECB">
            <w:r w:rsidRPr="00390D76">
              <w:t>M3</w:t>
            </w:r>
          </w:p>
          <w:p w:rsidR="009C15D2" w:rsidRPr="00390D76" w:rsidRDefault="009C15D2" w:rsidP="00525ECB">
            <w:r w:rsidRPr="00390D76">
              <w:t>REIN</w:t>
            </w:r>
          </w:p>
        </w:tc>
        <w:tc>
          <w:tcPr>
            <w:tcW w:w="1559" w:type="dxa"/>
          </w:tcPr>
          <w:p w:rsidR="009C15D2" w:rsidRDefault="009C15D2" w:rsidP="00525ECB">
            <w:r>
              <w:t>MAT</w:t>
            </w:r>
          </w:p>
          <w:p w:rsidR="009C15D2" w:rsidRDefault="009C15D2" w:rsidP="00525ECB">
            <w:r>
              <w:t>VATA</w:t>
            </w:r>
          </w:p>
        </w:tc>
        <w:tc>
          <w:tcPr>
            <w:tcW w:w="2268" w:type="dxa"/>
          </w:tcPr>
          <w:p w:rsidR="009C15D2" w:rsidRDefault="009C15D2" w:rsidP="00525ECB">
            <w:r>
              <w:t>M3</w:t>
            </w:r>
          </w:p>
          <w:p w:rsidR="009C15D2" w:rsidRDefault="009C15D2" w:rsidP="00525ECB">
            <w:r>
              <w:t>REIN</w:t>
            </w:r>
          </w:p>
        </w:tc>
        <w:tc>
          <w:tcPr>
            <w:tcW w:w="1701" w:type="dxa"/>
          </w:tcPr>
          <w:p w:rsidR="009C15D2" w:rsidRDefault="009C15D2" w:rsidP="00525ECB">
            <w:r>
              <w:t>M2</w:t>
            </w:r>
          </w:p>
          <w:p w:rsidR="009C15D2" w:rsidRDefault="009C15D2" w:rsidP="00525ECB">
            <w:r>
              <w:t>CHIP</w:t>
            </w:r>
          </w:p>
        </w:tc>
        <w:tc>
          <w:tcPr>
            <w:tcW w:w="1559" w:type="dxa"/>
          </w:tcPr>
          <w:p w:rsidR="009C15D2" w:rsidRDefault="009C15D2" w:rsidP="00525ECB">
            <w:r>
              <w:t>M1</w:t>
            </w:r>
          </w:p>
          <w:p w:rsidR="009C15D2" w:rsidRDefault="009C15D2" w:rsidP="00525ECB">
            <w:r>
              <w:t>REIN</w:t>
            </w:r>
          </w:p>
        </w:tc>
        <w:tc>
          <w:tcPr>
            <w:tcW w:w="1134" w:type="dxa"/>
          </w:tcPr>
          <w:p w:rsidR="009C15D2" w:rsidRDefault="009C15D2" w:rsidP="00525ECB">
            <w:r>
              <w:t>ED.FIZ</w:t>
            </w:r>
          </w:p>
          <w:p w:rsidR="009C15D2" w:rsidRDefault="009C15D2" w:rsidP="00525ECB">
            <w:r>
              <w:t>DIMI</w:t>
            </w:r>
          </w:p>
        </w:tc>
      </w:tr>
    </w:tbl>
    <w:p w:rsidR="009C15D2" w:rsidRDefault="009C15D2" w:rsidP="004B426B"/>
    <w:p w:rsidR="009C15D2" w:rsidRDefault="009C15D2" w:rsidP="004B426B"/>
    <w:p w:rsidR="009C15D2" w:rsidRDefault="009C15D2" w:rsidP="004B426B"/>
    <w:p w:rsidR="009C15D2" w:rsidRDefault="009C15D2"/>
    <w:sectPr w:rsidR="009C15D2" w:rsidSect="005A4C7F">
      <w:pgSz w:w="15840" w:h="12240" w:orient="landscape"/>
      <w:pgMar w:top="180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26B"/>
    <w:rsid w:val="00014F8C"/>
    <w:rsid w:val="00024966"/>
    <w:rsid w:val="00070392"/>
    <w:rsid w:val="00080F6F"/>
    <w:rsid w:val="00211216"/>
    <w:rsid w:val="00264587"/>
    <w:rsid w:val="002B1FA8"/>
    <w:rsid w:val="002C5321"/>
    <w:rsid w:val="00390D76"/>
    <w:rsid w:val="003E1C47"/>
    <w:rsid w:val="003F5D99"/>
    <w:rsid w:val="003F6397"/>
    <w:rsid w:val="00406450"/>
    <w:rsid w:val="0041101B"/>
    <w:rsid w:val="00425CA4"/>
    <w:rsid w:val="004B426B"/>
    <w:rsid w:val="004E225B"/>
    <w:rsid w:val="00525ECB"/>
    <w:rsid w:val="005A1DF2"/>
    <w:rsid w:val="005A4C7F"/>
    <w:rsid w:val="005F0D6C"/>
    <w:rsid w:val="006971BE"/>
    <w:rsid w:val="006A0D39"/>
    <w:rsid w:val="00756CDE"/>
    <w:rsid w:val="007609FC"/>
    <w:rsid w:val="007D183E"/>
    <w:rsid w:val="008B1135"/>
    <w:rsid w:val="009353FD"/>
    <w:rsid w:val="009B5892"/>
    <w:rsid w:val="009C15D2"/>
    <w:rsid w:val="009E0D58"/>
    <w:rsid w:val="00A522C2"/>
    <w:rsid w:val="00A94B0D"/>
    <w:rsid w:val="00AB0146"/>
    <w:rsid w:val="00AE1029"/>
    <w:rsid w:val="00AF2F4D"/>
    <w:rsid w:val="00B06DE3"/>
    <w:rsid w:val="00C42C60"/>
    <w:rsid w:val="00C47090"/>
    <w:rsid w:val="00C524D8"/>
    <w:rsid w:val="00C534F6"/>
    <w:rsid w:val="00CB6F5C"/>
    <w:rsid w:val="00D03B8A"/>
    <w:rsid w:val="00D346AB"/>
    <w:rsid w:val="00E97E8D"/>
    <w:rsid w:val="00EF19D1"/>
    <w:rsid w:val="00F55A10"/>
    <w:rsid w:val="00FF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2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252</Words>
  <Characters>1440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9</cp:revision>
  <dcterms:created xsi:type="dcterms:W3CDTF">2011-09-25T13:25:00Z</dcterms:created>
  <dcterms:modified xsi:type="dcterms:W3CDTF">2011-10-04T20:59:00Z</dcterms:modified>
</cp:coreProperties>
</file>